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F0AA0" w14:textId="4877EB8A" w:rsidR="005F277A" w:rsidRDefault="005F277A" w:rsidP="00B4256F">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F65CCE">
        <w:rPr>
          <w:b/>
          <w:noProof/>
          <w:sz w:val="24"/>
        </w:rPr>
        <w:t>2</w:t>
      </w:r>
      <w:r>
        <w:rPr>
          <w:b/>
          <w:i/>
          <w:noProof/>
          <w:sz w:val="28"/>
        </w:rPr>
        <w:tab/>
        <w:t>S2-2</w:t>
      </w:r>
      <w:r w:rsidR="008B1182">
        <w:rPr>
          <w:b/>
          <w:i/>
          <w:noProof/>
          <w:sz w:val="28"/>
        </w:rPr>
        <w:t>40</w:t>
      </w:r>
      <w:r w:rsidR="00DD0F42">
        <w:rPr>
          <w:b/>
          <w:i/>
          <w:noProof/>
          <w:sz w:val="28"/>
        </w:rPr>
        <w:t>4640</w:t>
      </w:r>
    </w:p>
    <w:p w14:paraId="37377644" w14:textId="47EE906B" w:rsidR="005F277A" w:rsidRDefault="00F65CCE" w:rsidP="005F277A">
      <w:pPr>
        <w:pStyle w:val="CRCoverPage"/>
        <w:tabs>
          <w:tab w:val="right" w:pos="5103"/>
          <w:tab w:val="right" w:pos="9639"/>
        </w:tabs>
        <w:outlineLvl w:val="0"/>
        <w:rPr>
          <w:b/>
          <w:noProof/>
          <w:sz w:val="24"/>
        </w:rPr>
      </w:pPr>
      <w:r>
        <w:rPr>
          <w:b/>
          <w:noProof/>
          <w:sz w:val="24"/>
        </w:rPr>
        <w:t xml:space="preserve">Changsha, China, </w:t>
      </w:r>
      <w:r>
        <w:rPr>
          <w:rFonts w:eastAsia="Arial Unicode MS" w:cs="Arial"/>
          <w:b/>
          <w:bCs/>
          <w:sz w:val="24"/>
        </w:rPr>
        <w:t>April 15</w:t>
      </w:r>
      <w:r w:rsidRPr="009D7DFB">
        <w:rPr>
          <w:rFonts w:eastAsia="Arial Unicode MS" w:cs="Arial"/>
          <w:b/>
          <w:bCs/>
          <w:sz w:val="24"/>
          <w:vertAlign w:val="superscript"/>
        </w:rPr>
        <w:t>th</w:t>
      </w:r>
      <w:r>
        <w:rPr>
          <w:rFonts w:eastAsia="Arial Unicode MS" w:cs="Arial"/>
          <w:b/>
          <w:bCs/>
          <w:sz w:val="24"/>
        </w:rPr>
        <w:t xml:space="preserve"> </w:t>
      </w:r>
      <w:r w:rsidRPr="00843760">
        <w:rPr>
          <w:rFonts w:eastAsia="Arial Unicode MS" w:cs="Arial"/>
          <w:b/>
          <w:bCs/>
          <w:sz w:val="24"/>
        </w:rPr>
        <w:t xml:space="preserve">– </w:t>
      </w:r>
      <w:r>
        <w:rPr>
          <w:rFonts w:eastAsia="Arial Unicode MS" w:cs="Arial"/>
          <w:b/>
          <w:bCs/>
          <w:sz w:val="24"/>
        </w:rPr>
        <w:t>19</w:t>
      </w:r>
      <w:r w:rsidRPr="009D7DFB">
        <w:rPr>
          <w:rFonts w:eastAsia="Arial Unicode MS" w:cs="Arial"/>
          <w:b/>
          <w:bCs/>
          <w:sz w:val="24"/>
          <w:vertAlign w:val="superscript"/>
        </w:rPr>
        <w:t>th</w:t>
      </w:r>
      <w:r w:rsidR="005F277A" w:rsidRPr="00880B08">
        <w:rPr>
          <w:rFonts w:eastAsia="Arial Unicode MS" w:cs="Arial"/>
          <w:b/>
          <w:bCs/>
          <w:sz w:val="24"/>
        </w:rPr>
        <w:t>, 202</w:t>
      </w:r>
      <w:r w:rsidR="008B1182">
        <w:rPr>
          <w:rFonts w:eastAsia="Arial Unicode MS" w:cs="Arial"/>
          <w:b/>
          <w:bCs/>
          <w:sz w:val="24"/>
        </w:rPr>
        <w:t>4</w:t>
      </w:r>
      <w:r w:rsidR="005F277A">
        <w:rPr>
          <w:b/>
          <w:noProof/>
          <w:sz w:val="24"/>
        </w:rPr>
        <w:tab/>
      </w:r>
      <w:r w:rsidR="005F277A">
        <w:rPr>
          <w:b/>
          <w:noProof/>
          <w:sz w:val="24"/>
        </w:rPr>
        <w:tab/>
      </w:r>
      <w:r w:rsidR="005F277A" w:rsidRPr="00CD61B0">
        <w:rPr>
          <w:rFonts w:cs="Arial"/>
          <w:b/>
          <w:bCs/>
          <w:color w:val="0000FF"/>
        </w:rPr>
        <w:t>(</w:t>
      </w:r>
      <w:r w:rsidR="005F277A">
        <w:rPr>
          <w:rFonts w:cs="Arial"/>
          <w:b/>
          <w:bCs/>
          <w:color w:val="0000FF"/>
        </w:rPr>
        <w:t>revision of S2-2</w:t>
      </w:r>
      <w:r w:rsidR="008B1182">
        <w:rPr>
          <w:rFonts w:cs="Arial"/>
          <w:b/>
          <w:bCs/>
          <w:color w:val="0000FF"/>
        </w:rPr>
        <w:t>40</w:t>
      </w:r>
      <w:r w:rsidR="005F277A">
        <w:rPr>
          <w:rFonts w:cs="Arial"/>
          <w:b/>
          <w:bCs/>
          <w:color w:val="0000FF"/>
        </w:rPr>
        <w:t>xxxx</w:t>
      </w:r>
      <w:r w:rsidR="005F27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6C1822"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270CE7">
              <w:rPr>
                <w:b/>
                <w:noProof/>
                <w:sz w:val="28"/>
              </w:rPr>
              <w:t>2</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5F9CD0DC" w:rsidR="001E41F3" w:rsidRPr="00E26475" w:rsidRDefault="00D37292" w:rsidP="00D37292">
            <w:pPr>
              <w:pStyle w:val="CRCoverPage"/>
              <w:spacing w:after="0"/>
              <w:jc w:val="center"/>
              <w:rPr>
                <w:noProof/>
              </w:rPr>
            </w:pPr>
            <w:r w:rsidRPr="00D37292">
              <w:rPr>
                <w:b/>
                <w:noProof/>
                <w:sz w:val="28"/>
              </w:rPr>
              <w:t>4797</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5CDB6BC1" w:rsidR="001E41F3" w:rsidRPr="00E26475" w:rsidRDefault="009B783C" w:rsidP="00E27C30">
            <w:pPr>
              <w:pStyle w:val="CRCoverPage"/>
              <w:spacing w:after="0"/>
              <w:jc w:val="center"/>
              <w:rPr>
                <w:b/>
                <w:noProof/>
                <w:sz w:val="28"/>
              </w:rPr>
            </w:pPr>
            <w:r>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8CE61EB"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F65CCE">
              <w:rPr>
                <w:b/>
                <w:noProof/>
                <w:sz w:val="28"/>
              </w:rPr>
              <w:t>5</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6C364553" w:rsidR="001E41F3" w:rsidRPr="00E26475" w:rsidRDefault="00270CE7" w:rsidP="008672A3">
            <w:pPr>
              <w:pStyle w:val="CRCoverPage"/>
              <w:spacing w:after="0"/>
              <w:ind w:left="100"/>
              <w:rPr>
                <w:noProof/>
              </w:rPr>
            </w:pPr>
            <w:r w:rsidRPr="00270CE7">
              <w:rPr>
                <w:noProof/>
              </w:rPr>
              <w:t>Corrections and alignments for member UE selection assistance</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9DBD56C" w:rsidR="001E41F3" w:rsidRPr="00E26475" w:rsidRDefault="00C87733">
            <w:pPr>
              <w:pStyle w:val="CRCoverPage"/>
              <w:spacing w:after="0"/>
              <w:ind w:left="100"/>
              <w:rPr>
                <w:noProof/>
              </w:rPr>
            </w:pPr>
            <w:r>
              <w:rPr>
                <w:noProof/>
              </w:rPr>
              <w:t>Huawei</w:t>
            </w:r>
            <w:r w:rsidR="009B783C">
              <w:rPr>
                <w:noProof/>
              </w:rPr>
              <w:t>, HiSilicon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69DA2DED" w:rsidR="001E41F3" w:rsidRPr="00E26475" w:rsidRDefault="00270CE7">
            <w:pPr>
              <w:pStyle w:val="CRCoverPage"/>
              <w:spacing w:after="0"/>
              <w:ind w:left="100"/>
              <w:rPr>
                <w:noProof/>
                <w:lang w:eastAsia="zh-CN"/>
              </w:rPr>
            </w:pPr>
            <w:r w:rsidRPr="00270CE7">
              <w:rPr>
                <w:noProof/>
                <w:lang w:eastAsia="zh-CN"/>
              </w:rPr>
              <w:t>AIMLsys</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46B6807B" w:rsidR="001E41F3" w:rsidRPr="00E26475" w:rsidRDefault="00CF7423">
            <w:pPr>
              <w:pStyle w:val="CRCoverPage"/>
              <w:spacing w:after="0"/>
              <w:ind w:left="100"/>
              <w:rPr>
                <w:noProof/>
              </w:rPr>
            </w:pPr>
            <w:r w:rsidRPr="00E26475">
              <w:rPr>
                <w:noProof/>
              </w:rPr>
              <w:t>202</w:t>
            </w:r>
            <w:r w:rsidR="008B1182">
              <w:rPr>
                <w:noProof/>
              </w:rPr>
              <w:t>4</w:t>
            </w:r>
            <w:r w:rsidRPr="00E26475">
              <w:rPr>
                <w:noProof/>
              </w:rPr>
              <w:t>-</w:t>
            </w:r>
            <w:r w:rsidR="008B1182">
              <w:rPr>
                <w:noProof/>
              </w:rPr>
              <w:t>0</w:t>
            </w:r>
            <w:r w:rsidR="00F65CCE">
              <w:rPr>
                <w:noProof/>
              </w:rPr>
              <w:t>4</w:t>
            </w:r>
            <w:r w:rsidR="00EF6A2F" w:rsidRPr="00E26475">
              <w:rPr>
                <w:noProof/>
              </w:rPr>
              <w:t>-</w:t>
            </w:r>
            <w:r w:rsidR="00F65CCE">
              <w:rPr>
                <w:noProof/>
              </w:rPr>
              <w:t>05</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1A678" w:rsidR="00917712" w:rsidRPr="008672A3" w:rsidRDefault="00D37292" w:rsidP="007A20CF">
            <w:pPr>
              <w:pStyle w:val="CRCoverPage"/>
              <w:spacing w:afterLines="50"/>
              <w:ind w:left="102"/>
              <w:rPr>
                <w:noProof/>
              </w:rPr>
            </w:pPr>
            <w:r>
              <w:rPr>
                <w:noProof/>
              </w:rPr>
              <w:t xml:space="preserve">The current general description and the basic procedure of the </w:t>
            </w:r>
            <w:r w:rsidRPr="00D37292">
              <w:rPr>
                <w:noProof/>
              </w:rPr>
              <w:t>Assistance for Member UE selection</w:t>
            </w:r>
            <w:r>
              <w:rPr>
                <w:noProof/>
              </w:rPr>
              <w:t xml:space="preserve"> service are missing some details. Furthermore, the terminology is not fully aligned and the clause headings are inconsistent.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4C7A28" w:rsidR="007A20CF" w:rsidRPr="001F7E13" w:rsidRDefault="00814B19" w:rsidP="007071C4">
            <w:pPr>
              <w:pStyle w:val="CRCoverPage"/>
              <w:spacing w:after="0"/>
              <w:ind w:left="100"/>
              <w:rPr>
                <w:noProof/>
              </w:rPr>
            </w:pPr>
            <w:proofErr w:type="spellStart"/>
            <w:r w:rsidRPr="00814B19">
              <w:t>Clarifcation</w:t>
            </w:r>
            <w:proofErr w:type="spellEnd"/>
            <w:r w:rsidRPr="00814B19">
              <w:t xml:space="preserve"> of details, corrections and terminology alignment.  </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A4D53" w:rsidR="001E41F3" w:rsidRDefault="007071C4" w:rsidP="000F04AD">
            <w:pPr>
              <w:pStyle w:val="CRCoverPage"/>
              <w:spacing w:after="0"/>
              <w:ind w:left="100"/>
              <w:rPr>
                <w:noProof/>
              </w:rPr>
            </w:pPr>
            <w:r>
              <w:rPr>
                <w:noProof/>
              </w:rPr>
              <w:t>Unclear statements</w:t>
            </w:r>
            <w:r w:rsidR="00D37292">
              <w:rPr>
                <w:noProof/>
              </w:rPr>
              <w:t xml:space="preserve"> and inconsistent terminology</w:t>
            </w:r>
            <w:bookmarkStart w:id="2" w:name="_GoBack"/>
            <w:bookmarkEnd w:id="2"/>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26E75" w:rsidR="001E41F3" w:rsidRDefault="00814B19">
            <w:pPr>
              <w:pStyle w:val="CRCoverPage"/>
              <w:spacing w:after="0"/>
              <w:ind w:left="100"/>
              <w:rPr>
                <w:noProof/>
                <w:lang w:eastAsia="zh-CN"/>
              </w:rPr>
            </w:pPr>
            <w:r>
              <w:rPr>
                <w:rFonts w:eastAsia="SimSun"/>
              </w:rPr>
              <w:t>4.15.13.0, 4.15.13.1, 4.15.13.17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66367642"/>
      <w:bookmarkStart w:id="4" w:name="_Toc66367705"/>
      <w:bookmarkStart w:id="5" w:name="_Toc69743766"/>
      <w:bookmarkStart w:id="6" w:name="_Toc73524677"/>
      <w:bookmarkStart w:id="7" w:name="_Toc73527581"/>
      <w:bookmarkStart w:id="8" w:name="_Toc73950257"/>
      <w:bookmarkStart w:id="9" w:name="_Toc81492188"/>
      <w:bookmarkStart w:id="10" w:name="_Toc81492752"/>
      <w:bookmarkStart w:id="11" w:name="_Toc81816513"/>
      <w:bookmarkStart w:id="12" w:name="_Toc114672303"/>
    </w:p>
    <w:p w14:paraId="5EA24D9C" w14:textId="77777777" w:rsidR="003363CD" w:rsidRPr="003363CD" w:rsidRDefault="003363CD" w:rsidP="003363CD">
      <w:pPr>
        <w:pStyle w:val="Heading3"/>
        <w:rPr>
          <w:rFonts w:eastAsia="SimSun"/>
          <w:color w:val="D9D9D9" w:themeColor="background1" w:themeShade="D9"/>
        </w:rPr>
      </w:pPr>
      <w:bookmarkStart w:id="13" w:name="_Toc162424129"/>
      <w:bookmarkStart w:id="14" w:name="_Toc153802023"/>
      <w:bookmarkStart w:id="15" w:name="_Toc131529312"/>
      <w:bookmarkEnd w:id="3"/>
      <w:bookmarkEnd w:id="4"/>
      <w:bookmarkEnd w:id="5"/>
      <w:bookmarkEnd w:id="6"/>
      <w:bookmarkEnd w:id="7"/>
      <w:bookmarkEnd w:id="8"/>
      <w:bookmarkEnd w:id="9"/>
      <w:bookmarkEnd w:id="10"/>
      <w:bookmarkEnd w:id="11"/>
      <w:bookmarkEnd w:id="12"/>
      <w:r w:rsidRPr="003363CD">
        <w:rPr>
          <w:rFonts w:eastAsia="SimSun"/>
          <w:color w:val="D9D9D9" w:themeColor="background1" w:themeShade="D9"/>
        </w:rPr>
        <w:t>4.15.13</w:t>
      </w:r>
      <w:r w:rsidRPr="003363CD">
        <w:rPr>
          <w:rFonts w:eastAsia="SimSun"/>
          <w:color w:val="D9D9D9" w:themeColor="background1" w:themeShade="D9"/>
        </w:rPr>
        <w:tab/>
        <w:t>Assistance for Member UE selection</w:t>
      </w:r>
      <w:bookmarkEnd w:id="13"/>
    </w:p>
    <w:p w14:paraId="13884D5D" w14:textId="77777777" w:rsidR="003363CD" w:rsidRPr="00F147D3" w:rsidRDefault="003363CD" w:rsidP="003363CD">
      <w:pPr>
        <w:pStyle w:val="Heading4"/>
        <w:rPr>
          <w:rFonts w:eastAsia="SimSun"/>
        </w:rPr>
      </w:pPr>
      <w:bookmarkStart w:id="16" w:name="_Toc162424130"/>
      <w:r>
        <w:rPr>
          <w:rFonts w:eastAsia="SimSun"/>
        </w:rPr>
        <w:t>4.15.13.0</w:t>
      </w:r>
      <w:r>
        <w:rPr>
          <w:rFonts w:eastAsia="SimSun"/>
        </w:rPr>
        <w:tab/>
        <w:t>General</w:t>
      </w:r>
      <w:bookmarkEnd w:id="16"/>
    </w:p>
    <w:p w14:paraId="6DE38D5C" w14:textId="29F49C36" w:rsidR="003363CD" w:rsidRDefault="003363CD" w:rsidP="003363CD">
      <w:pPr>
        <w:rPr>
          <w:ins w:id="17" w:author="Huawei" w:date="2024-04-04T18:07:00Z"/>
        </w:rPr>
      </w:pPr>
      <w:ins w:id="18" w:author="Huawei" w:date="2024-04-04T18:07:00Z">
        <w:r>
          <w:t xml:space="preserve">Assistance for Member UE selection allows the AF to request </w:t>
        </w:r>
      </w:ins>
      <w:ins w:id="19" w:author="Huawei" w:date="2024-04-04T18:59:00Z">
        <w:r w:rsidR="0048304F">
          <w:t xml:space="preserve">the 5GC to </w:t>
        </w:r>
      </w:ins>
      <w:ins w:id="20" w:author="Huawei" w:date="2024-04-04T18:07:00Z">
        <w:r>
          <w:t xml:space="preserve">filter </w:t>
        </w:r>
      </w:ins>
      <w:ins w:id="21" w:author="Huawei" w:date="2024-04-04T19:00:00Z">
        <w:r w:rsidR="0048304F">
          <w:t xml:space="preserve">a list of </w:t>
        </w:r>
      </w:ins>
      <w:ins w:id="22" w:author="Huawei" w:date="2024-04-04T19:01:00Z">
        <w:r w:rsidR="0048304F">
          <w:t xml:space="preserve">AF provided </w:t>
        </w:r>
      </w:ins>
      <w:ins w:id="23" w:author="Huawei" w:date="2024-04-04T19:00:00Z">
        <w:r w:rsidR="0048304F">
          <w:t xml:space="preserve">target member UEs according to AF provided </w:t>
        </w:r>
      </w:ins>
      <w:ins w:id="24" w:author="Huawei" w:date="2024-04-04T19:01:00Z">
        <w:r w:rsidR="0048304F">
          <w:t>criteria (</w:t>
        </w:r>
      </w:ins>
      <w:ins w:id="25" w:author="Huawei" w:date="2024-04-04T19:00:00Z">
        <w:r w:rsidR="0048304F">
          <w:rPr>
            <w:rFonts w:eastAsia="SimSun"/>
          </w:rPr>
          <w:t>Member UE filtering criteria</w:t>
        </w:r>
      </w:ins>
      <w:ins w:id="26" w:author="Huawei" w:date="2024-04-04T19:01:00Z">
        <w:r w:rsidR="0048304F">
          <w:rPr>
            <w:rFonts w:eastAsia="SimSun"/>
          </w:rPr>
          <w:t>)</w:t>
        </w:r>
      </w:ins>
      <w:ins w:id="27" w:author="Huawei" w:date="2024-04-04T19:00:00Z">
        <w:r w:rsidR="0048304F">
          <w:rPr>
            <w:rFonts w:eastAsia="SimSun"/>
          </w:rPr>
          <w:t xml:space="preserve"> </w:t>
        </w:r>
      </w:ins>
      <w:ins w:id="28" w:author="Huawei" w:date="2024-04-04T18:07:00Z">
        <w:r>
          <w:t xml:space="preserve">and </w:t>
        </w:r>
      </w:ins>
      <w:ins w:id="29" w:author="Huawei" w:date="2024-04-04T19:00:00Z">
        <w:r w:rsidR="0048304F">
          <w:t xml:space="preserve">to </w:t>
        </w:r>
      </w:ins>
      <w:ins w:id="30" w:author="Huawei" w:date="2024-04-04T18:07:00Z">
        <w:r>
          <w:t>provid</w:t>
        </w:r>
      </w:ins>
      <w:ins w:id="31" w:author="Huawei" w:date="2024-04-04T18:59:00Z">
        <w:r w:rsidR="0048304F">
          <w:t>e</w:t>
        </w:r>
      </w:ins>
      <w:ins w:id="32" w:author="Huawei" w:date="2024-04-04T18:07:00Z">
        <w:r>
          <w:t xml:space="preserve"> one or more list(s) of candidate UEs (and additional information) </w:t>
        </w:r>
      </w:ins>
      <w:ins w:id="33" w:author="Huawei" w:date="2024-04-04T19:02:00Z">
        <w:r w:rsidR="0048304F">
          <w:t xml:space="preserve">as response </w:t>
        </w:r>
      </w:ins>
      <w:ins w:id="34" w:author="Huawei" w:date="2024-04-04T19:01:00Z">
        <w:r w:rsidR="0048304F">
          <w:t>to the AF</w:t>
        </w:r>
      </w:ins>
      <w:ins w:id="35" w:author="Huawei" w:date="2024-04-04T18:07:00Z">
        <w:r>
          <w:t>.</w:t>
        </w:r>
      </w:ins>
    </w:p>
    <w:p w14:paraId="6F0CADA4" w14:textId="01D41D00" w:rsidR="003363CD" w:rsidRDefault="003363CD" w:rsidP="003363CD">
      <w:pPr>
        <w:rPr>
          <w:rFonts w:eastAsia="SimSun"/>
        </w:rPr>
      </w:pPr>
      <w:r>
        <w:rPr>
          <w:rFonts w:eastAsia="SimSun"/>
        </w:rPr>
        <w:t xml:space="preserve">With the initial subscription request, the AF provides a list of target member UEs in the form of a list of GPSIs or a list of UE IP addresses and at least one Member UE filtering criterion as part of the service operation parameters to assist the candidate UEs selection. Upon receiving the AF request, NEF triggers corresponding 5GC procedures to retrieve from 5GC NFs the information for each UE in the list of target member UEs. Before sending the list(s) of </w:t>
      </w:r>
      <w:proofErr w:type="gramStart"/>
      <w:r>
        <w:rPr>
          <w:rFonts w:eastAsia="SimSun"/>
        </w:rPr>
        <w:t>candidate</w:t>
      </w:r>
      <w:proofErr w:type="gramEnd"/>
      <w:r>
        <w:rPr>
          <w:rFonts w:eastAsia="SimSun"/>
        </w:rPr>
        <w:t xml:space="preserve"> UEs to the AF, NEF consolidates all the information collected from other 5GC NFs and derives one or more list(s) of candidate UEs and possibly additional information according to the</w:t>
      </w:r>
      <w:r w:rsidRPr="00305E35">
        <w:rPr>
          <w:rFonts w:eastAsia="SimSun"/>
        </w:rPr>
        <w:t xml:space="preserve"> </w:t>
      </w:r>
      <w:r>
        <w:rPr>
          <w:rFonts w:eastAsia="SimSun"/>
        </w:rPr>
        <w:t>Member UE filtering criteria requested by the AF.</w:t>
      </w:r>
      <w:ins w:id="36" w:author="Huawei" w:date="2024-04-04T18:08:00Z">
        <w:r w:rsidRPr="003363CD">
          <w:rPr>
            <w:rFonts w:eastAsia="SimSun"/>
          </w:rPr>
          <w:t xml:space="preserve"> </w:t>
        </w:r>
        <w:r>
          <w:rPr>
            <w:rFonts w:eastAsia="SimSun"/>
          </w:rPr>
          <w:t>The NEF finally provides</w:t>
        </w:r>
        <w:r w:rsidRPr="002B6A21">
          <w:rPr>
            <w:rFonts w:eastAsia="SimSun"/>
          </w:rPr>
          <w:t xml:space="preserve"> </w:t>
        </w:r>
        <w:r>
          <w:rPr>
            <w:rFonts w:eastAsia="SimSun"/>
          </w:rPr>
          <w:t xml:space="preserve">the one or more list(s) of </w:t>
        </w:r>
        <w:proofErr w:type="gramStart"/>
        <w:r>
          <w:rPr>
            <w:rFonts w:eastAsia="SimSun"/>
          </w:rPr>
          <w:t>candidate</w:t>
        </w:r>
        <w:proofErr w:type="gramEnd"/>
        <w:r>
          <w:rPr>
            <w:rFonts w:eastAsia="SimSun"/>
          </w:rPr>
          <w:t xml:space="preserve"> UEs and possibly additional information to the AF together with a Subscription Correlation ID.</w:t>
        </w:r>
      </w:ins>
    </w:p>
    <w:p w14:paraId="546E6A02" w14:textId="166DB529" w:rsidR="003363CD" w:rsidRDefault="003363CD" w:rsidP="003363CD">
      <w:pPr>
        <w:rPr>
          <w:rFonts w:eastAsia="SimSun"/>
        </w:rPr>
      </w:pPr>
      <w:ins w:id="37" w:author="Huawei" w:date="2024-04-04T18:09:00Z">
        <w:r>
          <w:rPr>
            <w:rFonts w:eastAsia="SimSun"/>
          </w:rPr>
          <w:t xml:space="preserve">The </w:t>
        </w:r>
      </w:ins>
      <w:r>
        <w:rPr>
          <w:rFonts w:eastAsia="SimSun"/>
        </w:rPr>
        <w:t xml:space="preserve">AF may subsequently update the </w:t>
      </w:r>
      <w:ins w:id="38" w:author="Huawei" w:date="2024-04-04T18:09:00Z">
        <w:r>
          <w:rPr>
            <w:rFonts w:eastAsia="SimSun"/>
          </w:rPr>
          <w:t xml:space="preserve">subscription by sending further subscription requests to </w:t>
        </w:r>
      </w:ins>
      <w:del w:id="39" w:author="Huawei" w:date="2024-04-04T18:09:00Z">
        <w:r w:rsidDel="003363CD">
          <w:rPr>
            <w:rFonts w:eastAsia="SimSun"/>
          </w:rPr>
          <w:delText xml:space="preserve">Member UE filtering criteria and notify </w:delText>
        </w:r>
      </w:del>
      <w:r>
        <w:rPr>
          <w:rFonts w:eastAsia="SimSun"/>
        </w:rPr>
        <w:t xml:space="preserve">the NEF with </w:t>
      </w:r>
      <w:ins w:id="40" w:author="Huawei" w:date="2024-04-04T18:12:00Z">
        <w:r>
          <w:rPr>
            <w:rFonts w:eastAsia="SimSun"/>
          </w:rPr>
          <w:t xml:space="preserve">the </w:t>
        </w:r>
      </w:ins>
      <w:r>
        <w:rPr>
          <w:rFonts w:eastAsia="SimSun"/>
        </w:rPr>
        <w:t>Subscription Correlation ID</w:t>
      </w:r>
      <w:del w:id="41" w:author="Huawei" w:date="2024-04-04T18:09:00Z">
        <w:r w:rsidDel="003363CD">
          <w:rPr>
            <w:rFonts w:eastAsia="SimSun"/>
          </w:rPr>
          <w:delText>. AF does not include</w:delText>
        </w:r>
      </w:del>
      <w:ins w:id="42" w:author="Huawei" w:date="2024-04-04T18:09:00Z">
        <w:r>
          <w:rPr>
            <w:rFonts w:eastAsia="SimSun"/>
          </w:rPr>
          <w:t xml:space="preserve"> </w:t>
        </w:r>
      </w:ins>
      <w:ins w:id="43" w:author="Huawei" w:date="2024-04-04T18:12:00Z">
        <w:r>
          <w:rPr>
            <w:rFonts w:eastAsia="SimSun"/>
          </w:rPr>
          <w:t xml:space="preserve">but </w:t>
        </w:r>
      </w:ins>
      <w:ins w:id="44" w:author="Huawei" w:date="2024-04-04T18:09:00Z">
        <w:r>
          <w:rPr>
            <w:rFonts w:eastAsia="SimSun"/>
          </w:rPr>
          <w:t>without</w:t>
        </w:r>
      </w:ins>
      <w:r>
        <w:rPr>
          <w:rFonts w:eastAsia="SimSun"/>
        </w:rPr>
        <w:t xml:space="preserve"> the list of target member UEs. </w:t>
      </w:r>
      <w:ins w:id="45" w:author="Huawei" w:date="2024-04-04T18:10:00Z">
        <w:r>
          <w:rPr>
            <w:rFonts w:eastAsia="SimSun"/>
          </w:rPr>
          <w:t xml:space="preserve">The </w:t>
        </w:r>
      </w:ins>
      <w:r>
        <w:rPr>
          <w:rFonts w:eastAsia="SimSun"/>
        </w:rPr>
        <w:t xml:space="preserve">AF may </w:t>
      </w:r>
      <w:del w:id="46" w:author="Huawei" w:date="2024-04-04T18:10:00Z">
        <w:r w:rsidDel="003363CD">
          <w:rPr>
            <w:rFonts w:eastAsia="SimSun"/>
          </w:rPr>
          <w:delText xml:space="preserve">request to </w:delText>
        </w:r>
      </w:del>
      <w:r>
        <w:rPr>
          <w:rFonts w:eastAsia="SimSun"/>
        </w:rPr>
        <w:t xml:space="preserve">update the parameters (e.g. expiry time, time window for selecting the candidate UEs) for </w:t>
      </w:r>
      <w:ins w:id="47" w:author="Huawei" w:date="2024-04-04T18:11:00Z">
        <w:r>
          <w:rPr>
            <w:rFonts w:eastAsia="SimSun"/>
          </w:rPr>
          <w:t>previously provided</w:t>
        </w:r>
      </w:ins>
      <w:del w:id="48" w:author="Huawei" w:date="2024-04-04T18:11:00Z">
        <w:r w:rsidDel="003363CD">
          <w:rPr>
            <w:rFonts w:eastAsia="SimSun"/>
          </w:rPr>
          <w:delText xml:space="preserve">the </w:delText>
        </w:r>
      </w:del>
      <w:del w:id="49" w:author="Huawei" w:date="2024-04-04T18:10:00Z">
        <w:r w:rsidDel="003363CD">
          <w:rPr>
            <w:rFonts w:eastAsia="SimSun"/>
          </w:rPr>
          <w:delText>subscribed</w:delText>
        </w:r>
      </w:del>
      <w:r>
        <w:rPr>
          <w:rFonts w:eastAsia="SimSun"/>
        </w:rPr>
        <w:t xml:space="preserve"> Member UE filtering criteria</w:t>
      </w:r>
      <w:del w:id="50" w:author="Huawei" w:date="2024-04-04T18:11:00Z">
        <w:r w:rsidDel="003363CD">
          <w:rPr>
            <w:rFonts w:eastAsia="SimSun"/>
          </w:rPr>
          <w:delText xml:space="preserve"> with Subscription Correlation ID</w:delText>
        </w:r>
      </w:del>
      <w:r>
        <w:rPr>
          <w:rFonts w:eastAsia="SimSun"/>
        </w:rPr>
        <w:t xml:space="preserve">. </w:t>
      </w:r>
      <w:ins w:id="51" w:author="Huawei" w:date="2024-04-04T18:11:00Z">
        <w:r>
          <w:rPr>
            <w:rFonts w:eastAsia="SimSun"/>
          </w:rPr>
          <w:t xml:space="preserve">The </w:t>
        </w:r>
      </w:ins>
      <w:r>
        <w:rPr>
          <w:rFonts w:eastAsia="SimSun"/>
        </w:rPr>
        <w:t xml:space="preserve">AF may also </w:t>
      </w:r>
      <w:del w:id="52" w:author="Huawei" w:date="2024-04-04T18:11:00Z">
        <w:r w:rsidDel="003363CD">
          <w:rPr>
            <w:rFonts w:eastAsia="SimSun"/>
          </w:rPr>
          <w:delText xml:space="preserve">request to </w:delText>
        </w:r>
      </w:del>
      <w:r>
        <w:rPr>
          <w:rFonts w:eastAsia="SimSun"/>
        </w:rPr>
        <w:t xml:space="preserve">update </w:t>
      </w:r>
      <w:ins w:id="53" w:author="Huawei" w:date="2024-04-04T18:13:00Z">
        <w:r>
          <w:rPr>
            <w:rFonts w:eastAsia="SimSun"/>
          </w:rPr>
          <w:t xml:space="preserve">the Member UE filtering criteria </w:t>
        </w:r>
      </w:ins>
      <w:r>
        <w:rPr>
          <w:rFonts w:eastAsia="SimSun"/>
        </w:rPr>
        <w:t>by adding new Member UE filtering criteria or removing part of the subscribed Member UE filtering criteria.</w:t>
      </w:r>
    </w:p>
    <w:p w14:paraId="2AE5AB44" w14:textId="77777777" w:rsidR="003363CD" w:rsidRDefault="003363CD" w:rsidP="003363CD">
      <w:pPr>
        <w:rPr>
          <w:rFonts w:eastAsia="SimSun"/>
        </w:rPr>
      </w:pPr>
      <w:r>
        <w:rPr>
          <w:rFonts w:eastAsia="SimSun"/>
        </w:rPr>
        <w:t xml:space="preserve">The Member UE selection assistance capability can be used to assist the AF to select the list of </w:t>
      </w:r>
      <w:proofErr w:type="gramStart"/>
      <w:r>
        <w:rPr>
          <w:rFonts w:eastAsia="SimSun"/>
        </w:rPr>
        <w:t>member</w:t>
      </w:r>
      <w:proofErr w:type="gramEnd"/>
      <w:r>
        <w:rPr>
          <w:rFonts w:eastAsia="SimSun"/>
        </w:rPr>
        <w:t xml:space="preserve"> UEs to support application service (e.g. FL operation) and it is further defined in clause 5.46.2 of TS 23.501 [2].</w:t>
      </w:r>
    </w:p>
    <w:p w14:paraId="47E80FB1" w14:textId="77777777" w:rsidR="003363CD" w:rsidRDefault="003363CD" w:rsidP="003363CD">
      <w:pPr>
        <w:rPr>
          <w:rFonts w:eastAsia="SimSun"/>
        </w:rPr>
      </w:pPr>
      <w:r>
        <w:rPr>
          <w:rFonts w:eastAsia="SimSun"/>
        </w:rPr>
        <w:t>Additionally, AF may leverage the 5GC network exposure for Member UE selection without the NEF assistance as described in clause 5.46.2 of TS 23.501 [2]. An example of how the AF leverages the 5GC network exposure for</w:t>
      </w:r>
      <w:r w:rsidRPr="00305E35">
        <w:rPr>
          <w:rFonts w:eastAsia="SimSun"/>
        </w:rPr>
        <w:t xml:space="preserve"> </w:t>
      </w:r>
      <w:r>
        <w:rPr>
          <w:rFonts w:eastAsia="SimSun"/>
        </w:rPr>
        <w:t>Member UE selection is described in (</w:t>
      </w:r>
      <w:r w:rsidRPr="008116D3">
        <w:rPr>
          <w:rFonts w:eastAsia="SimSun"/>
        </w:rPr>
        <w:t>informative</w:t>
      </w:r>
      <w:r>
        <w:rPr>
          <w:rFonts w:eastAsia="SimSun"/>
        </w:rPr>
        <w:t>)</w:t>
      </w:r>
      <w:r w:rsidRPr="008116D3">
        <w:rPr>
          <w:rFonts w:eastAsia="SimSun"/>
        </w:rPr>
        <w:t xml:space="preserve"> Annex I.</w:t>
      </w:r>
    </w:p>
    <w:p w14:paraId="2CAED7C9" w14:textId="399B7BF9" w:rsidR="003363CD" w:rsidRDefault="003363CD" w:rsidP="003363CD">
      <w:pPr>
        <w:rPr>
          <w:rFonts w:eastAsia="SimSun"/>
        </w:rPr>
      </w:pPr>
      <w:r>
        <w:rPr>
          <w:rFonts w:eastAsia="SimSun"/>
        </w:rPr>
        <w:t xml:space="preserve">AF may also </w:t>
      </w:r>
      <w:del w:id="54" w:author="Huawei" w:date="2024-04-04T18:54:00Z">
        <w:r w:rsidDel="00346F86">
          <w:rPr>
            <w:rFonts w:eastAsia="SimSun"/>
          </w:rPr>
          <w:delText xml:space="preserve">unsubscribe </w:delText>
        </w:r>
      </w:del>
      <w:ins w:id="55" w:author="Huawei" w:date="2024-04-04T18:54:00Z">
        <w:r w:rsidR="00346F86">
          <w:rPr>
            <w:rFonts w:eastAsia="SimSun"/>
          </w:rPr>
          <w:t xml:space="preserve">delete </w:t>
        </w:r>
      </w:ins>
      <w:r>
        <w:rPr>
          <w:rFonts w:eastAsia="SimSun"/>
        </w:rPr>
        <w:t xml:space="preserve">the previous subscription for Member UE selection assistance </w:t>
      </w:r>
      <w:del w:id="56" w:author="Huawei" w:date="2024-04-04T18:55:00Z">
        <w:r w:rsidDel="00346F86">
          <w:rPr>
            <w:rFonts w:eastAsia="SimSun"/>
          </w:rPr>
          <w:delText xml:space="preserve">information </w:delText>
        </w:r>
      </w:del>
      <w:r>
        <w:rPr>
          <w:rFonts w:eastAsia="SimSun"/>
        </w:rPr>
        <w:t>as described in clause 4.15.13.7.</w:t>
      </w:r>
    </w:p>
    <w:p w14:paraId="27E42026" w14:textId="77777777" w:rsidR="003363CD" w:rsidRPr="0042466D" w:rsidRDefault="003363CD" w:rsidP="003363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7" w:name="_Toc153802025"/>
      <w:bookmarkEnd w:id="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E9D6CBE" w14:textId="16F4C6C6" w:rsidR="0056070F" w:rsidRPr="00F147D3" w:rsidRDefault="0056070F" w:rsidP="0056070F">
      <w:pPr>
        <w:pStyle w:val="Heading4"/>
        <w:rPr>
          <w:rFonts w:eastAsia="SimSun"/>
        </w:rPr>
      </w:pPr>
      <w:bookmarkStart w:id="58" w:name="_Toc162424131"/>
      <w:r>
        <w:rPr>
          <w:rFonts w:eastAsia="SimSun"/>
        </w:rPr>
        <w:t>4.15.13.1</w:t>
      </w:r>
      <w:r>
        <w:rPr>
          <w:rFonts w:eastAsia="SimSun"/>
        </w:rPr>
        <w:tab/>
      </w:r>
      <w:r w:rsidRPr="00305E35">
        <w:rPr>
          <w:rFonts w:eastAsia="SimSun"/>
        </w:rPr>
        <w:t xml:space="preserve">Member </w:t>
      </w:r>
      <w:r>
        <w:rPr>
          <w:rFonts w:eastAsia="SimSun"/>
        </w:rPr>
        <w:t xml:space="preserve">UE selection </w:t>
      </w:r>
      <w:ins w:id="59" w:author="Huawei" w:date="2024-04-04T18:15:00Z">
        <w:r>
          <w:rPr>
            <w:rFonts w:eastAsia="SimSun"/>
          </w:rPr>
          <w:t>assistance subscribe procedure</w:t>
        </w:r>
      </w:ins>
      <w:del w:id="60" w:author="Huawei" w:date="2024-04-04T18:15:00Z">
        <w:r w:rsidDel="0056070F">
          <w:rPr>
            <w:rFonts w:eastAsia="SimSun"/>
          </w:rPr>
          <w:delText>general information flow</w:delText>
        </w:r>
      </w:del>
      <w:bookmarkEnd w:id="58"/>
    </w:p>
    <w:p w14:paraId="2861B108" w14:textId="4EC45B3E" w:rsidR="0056070F" w:rsidRDefault="0056070F" w:rsidP="0056070F">
      <w:pPr>
        <w:rPr>
          <w:rFonts w:eastAsia="SimSun"/>
        </w:rPr>
      </w:pPr>
      <w:r>
        <w:rPr>
          <w:rFonts w:eastAsia="SimSun"/>
        </w:rPr>
        <w:t xml:space="preserve">This clause describes the Member UE selection </w:t>
      </w:r>
      <w:ins w:id="61" w:author="Huawei" w:date="2024-04-04T18:52:00Z">
        <w:r w:rsidR="00346F86">
          <w:rPr>
            <w:rFonts w:eastAsia="SimSun"/>
          </w:rPr>
          <w:t xml:space="preserve">assistance subscribe and update </w:t>
        </w:r>
      </w:ins>
      <w:r>
        <w:rPr>
          <w:rFonts w:eastAsia="SimSun"/>
        </w:rPr>
        <w:t>procedure that is generally applicable independently of the</w:t>
      </w:r>
      <w:r w:rsidRPr="00305E35">
        <w:rPr>
          <w:rFonts w:eastAsia="SimSun"/>
        </w:rPr>
        <w:t xml:space="preserve"> </w:t>
      </w:r>
      <w:r>
        <w:rPr>
          <w:rFonts w:eastAsia="SimSun"/>
        </w:rPr>
        <w:t>Member UE filtering criteria sent by the AF.</w:t>
      </w:r>
    </w:p>
    <w:p w14:paraId="46D14B0F" w14:textId="77777777" w:rsidR="0056070F" w:rsidRDefault="0056070F" w:rsidP="0056070F">
      <w:pPr>
        <w:pStyle w:val="TH"/>
        <w:rPr>
          <w:rFonts w:eastAsia="SimSun"/>
        </w:rPr>
      </w:pPr>
      <w:r>
        <w:object w:dxaOrig="12165" w:dyaOrig="8550" w14:anchorId="65C5C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7pt;height:314.6pt" o:ole="">
            <v:imagedata r:id="rId13" o:title=""/>
          </v:shape>
          <o:OLEObject Type="Embed" ProgID="Visio.Drawing.15" ShapeID="_x0000_i1025" DrawAspect="Content" ObjectID="_1773836905" r:id="rId14"/>
        </w:object>
      </w:r>
    </w:p>
    <w:p w14:paraId="66395F68" w14:textId="2281FB54" w:rsidR="0056070F" w:rsidRDefault="0056070F" w:rsidP="0056070F">
      <w:pPr>
        <w:pStyle w:val="TF"/>
        <w:rPr>
          <w:rFonts w:eastAsia="SimSun"/>
        </w:rPr>
      </w:pPr>
      <w:r>
        <w:rPr>
          <w:rFonts w:eastAsia="SimSun"/>
        </w:rPr>
        <w:t xml:space="preserve">Figure 4.15.13.1-1: </w:t>
      </w:r>
      <w:del w:id="62" w:author="Huawei" w:date="2024-04-04T18:51:00Z">
        <w:r w:rsidDel="00346F86">
          <w:rPr>
            <w:rFonts w:eastAsia="SimSun"/>
          </w:rPr>
          <w:delText xml:space="preserve">5GC assistance to </w:delText>
        </w:r>
      </w:del>
      <w:r>
        <w:rPr>
          <w:rFonts w:eastAsia="SimSun"/>
        </w:rPr>
        <w:t xml:space="preserve">Member UE selection </w:t>
      </w:r>
      <w:ins w:id="63" w:author="Huawei" w:date="2024-04-04T18:51:00Z">
        <w:r w:rsidR="00346F86">
          <w:rPr>
            <w:rFonts w:eastAsia="SimSun"/>
          </w:rPr>
          <w:t xml:space="preserve">assistance </w:t>
        </w:r>
        <w:proofErr w:type="gramStart"/>
        <w:r w:rsidR="00346F86">
          <w:rPr>
            <w:rFonts w:eastAsia="SimSun"/>
          </w:rPr>
          <w:t>subscribe</w:t>
        </w:r>
        <w:proofErr w:type="gramEnd"/>
        <w:r w:rsidR="00346F86">
          <w:rPr>
            <w:rFonts w:eastAsia="SimSun"/>
          </w:rPr>
          <w:t xml:space="preserve"> </w:t>
        </w:r>
      </w:ins>
      <w:r>
        <w:rPr>
          <w:rFonts w:eastAsia="SimSun"/>
        </w:rPr>
        <w:t>and update</w:t>
      </w:r>
      <w:ins w:id="64" w:author="Huawei" w:date="2024-04-04T18:51:00Z">
        <w:r w:rsidR="00346F86">
          <w:rPr>
            <w:rFonts w:eastAsia="SimSun"/>
          </w:rPr>
          <w:t xml:space="preserve"> procedure</w:t>
        </w:r>
      </w:ins>
    </w:p>
    <w:p w14:paraId="420DF445" w14:textId="1CEFC25F" w:rsidR="0056070F" w:rsidRDefault="0056070F" w:rsidP="0056070F">
      <w:pPr>
        <w:pStyle w:val="B1"/>
        <w:rPr>
          <w:rFonts w:eastAsia="SimSun"/>
        </w:rPr>
      </w:pPr>
      <w:r>
        <w:rPr>
          <w:rFonts w:eastAsia="SimSun"/>
        </w:rPr>
        <w:t>1.</w:t>
      </w:r>
      <w:r>
        <w:rPr>
          <w:rFonts w:eastAsia="SimSun"/>
        </w:rPr>
        <w:tab/>
        <w:t xml:space="preserve">AF subscribes the Member UE selection assistance </w:t>
      </w:r>
      <w:del w:id="65" w:author="Huawei" w:date="2024-04-04T18:55:00Z">
        <w:r w:rsidDel="00346F86">
          <w:rPr>
            <w:rFonts w:eastAsia="SimSun"/>
          </w:rPr>
          <w:delText xml:space="preserve">information </w:delText>
        </w:r>
      </w:del>
      <w:r>
        <w:rPr>
          <w:rFonts w:eastAsia="SimSun"/>
        </w:rPr>
        <w:t xml:space="preserve">by sending a </w:t>
      </w:r>
      <w:del w:id="66" w:author="Huawei" w:date="2024-04-04T18:16:00Z">
        <w:r w:rsidDel="0056070F">
          <w:rPr>
            <w:rFonts w:eastAsia="SimSun"/>
          </w:rPr>
          <w:delText xml:space="preserve">first </w:delText>
        </w:r>
      </w:del>
      <w:proofErr w:type="spellStart"/>
      <w:r>
        <w:rPr>
          <w:rFonts w:eastAsia="SimSun"/>
        </w:rPr>
        <w:t>Nnef_MemberUESelectionAssistance_subscribe</w:t>
      </w:r>
      <w:proofErr w:type="spellEnd"/>
      <w:r>
        <w:rPr>
          <w:rFonts w:eastAsia="SimSun"/>
        </w:rPr>
        <w:t xml:space="preserve"> request including a list of target member UEs, </w:t>
      </w:r>
      <w:proofErr w:type="gramStart"/>
      <w:r>
        <w:rPr>
          <w:rFonts w:eastAsia="SimSun"/>
        </w:rPr>
        <w:t>one or more member</w:t>
      </w:r>
      <w:proofErr w:type="gramEnd"/>
      <w:r>
        <w:rPr>
          <w:rFonts w:eastAsia="SimSun"/>
        </w:rPr>
        <w:t xml:space="preserve"> UE filtering criteria as listed in Table 4.15.13.2-1 and optionally, time window(s). Subsequently, the AF may only update the Member UE filtering criteria of the subscription as described in clause 4.15.13.0 by invoking </w:t>
      </w:r>
      <w:proofErr w:type="spellStart"/>
      <w:r>
        <w:rPr>
          <w:rFonts w:eastAsia="SimSun"/>
        </w:rPr>
        <w:t>Nnef_MemberUESelectionAssistance_subscribe</w:t>
      </w:r>
      <w:proofErr w:type="spellEnd"/>
      <w:r>
        <w:rPr>
          <w:rFonts w:eastAsia="SimSun"/>
        </w:rPr>
        <w:t xml:space="preserve"> and providing a Subscription Correlation ID, i.e. the AF does not provide the list of target member UEs again.</w:t>
      </w:r>
    </w:p>
    <w:p w14:paraId="2C60CC97" w14:textId="77777777" w:rsidR="0056070F" w:rsidRDefault="0056070F" w:rsidP="0056070F">
      <w:pPr>
        <w:pStyle w:val="NO"/>
        <w:rPr>
          <w:rFonts w:eastAsia="SimSun"/>
        </w:rPr>
      </w:pPr>
      <w:r>
        <w:rPr>
          <w:rFonts w:eastAsia="SimSun"/>
        </w:rPr>
        <w:t>NOTE:</w:t>
      </w:r>
      <w:r>
        <w:rPr>
          <w:rFonts w:eastAsia="SimSun"/>
        </w:rPr>
        <w:tab/>
        <w:t xml:space="preserve">The time window(s) for selecting the candidate UE(s) is used by the NEF when subscribing/requesting to NWDAF. The NEF maps the time window(s) for selecting the candidate UE(s) to the Analytics target period, which should be included in the </w:t>
      </w:r>
      <w:proofErr w:type="spellStart"/>
      <w:r>
        <w:rPr>
          <w:rFonts w:eastAsia="SimSun"/>
        </w:rPr>
        <w:t>Nnwdaf_AnalyticsSubscription_Subscribe</w:t>
      </w:r>
      <w:proofErr w:type="spellEnd"/>
      <w:r>
        <w:rPr>
          <w:rFonts w:eastAsia="SimSun"/>
        </w:rPr>
        <w:t xml:space="preserve"> or </w:t>
      </w:r>
      <w:proofErr w:type="spellStart"/>
      <w:r>
        <w:rPr>
          <w:rFonts w:eastAsia="SimSun"/>
        </w:rPr>
        <w:t>Nnwdaf_AnalyticsInfo_Request</w:t>
      </w:r>
      <w:proofErr w:type="spellEnd"/>
      <w:r>
        <w:rPr>
          <w:rFonts w:eastAsia="SimSun"/>
        </w:rPr>
        <w:t xml:space="preserve"> service operations.</w:t>
      </w:r>
    </w:p>
    <w:p w14:paraId="18958850" w14:textId="3362C169" w:rsidR="0056070F" w:rsidRDefault="0056070F" w:rsidP="0056070F">
      <w:pPr>
        <w:pStyle w:val="B1"/>
        <w:rPr>
          <w:rFonts w:eastAsia="SimSun"/>
        </w:rPr>
      </w:pPr>
      <w:r>
        <w:rPr>
          <w:rFonts w:eastAsia="SimSun"/>
        </w:rPr>
        <w:t>2a.</w:t>
      </w:r>
      <w:r>
        <w:rPr>
          <w:rFonts w:eastAsia="SimSun"/>
        </w:rPr>
        <w:tab/>
        <w:t xml:space="preserve">[CONDITIONAL] If the AF request does not contain a Subscription Correlation ID, the NEF verifies the authorization of the AF </w:t>
      </w:r>
      <w:del w:id="67" w:author="Huawei" w:date="2024-04-04T18:17:00Z">
        <w:r w:rsidDel="00C000A7">
          <w:rPr>
            <w:rFonts w:eastAsia="SimSun"/>
          </w:rPr>
          <w:delText>R</w:delText>
        </w:r>
      </w:del>
      <w:ins w:id="68" w:author="Huawei" w:date="2024-04-04T18:17:00Z">
        <w:r w:rsidR="00C000A7">
          <w:rPr>
            <w:rFonts w:eastAsia="SimSun"/>
          </w:rPr>
          <w:t>r</w:t>
        </w:r>
      </w:ins>
      <w:r>
        <w:rPr>
          <w:rFonts w:eastAsia="SimSun"/>
        </w:rPr>
        <w:t>equest and identifies which information needs to be collected for each UE in the list of target member UEs and executes the corresponding service operations based on the Member UE filtering criteria provided by the AF, e.g. events, analytics ID(s), notifications, etc.</w:t>
      </w:r>
    </w:p>
    <w:p w14:paraId="3B9B152B" w14:textId="54542057" w:rsidR="0056070F" w:rsidRDefault="0056070F" w:rsidP="0056070F">
      <w:pPr>
        <w:pStyle w:val="B1"/>
        <w:rPr>
          <w:rFonts w:eastAsia="SimSun"/>
        </w:rPr>
      </w:pPr>
      <w:r>
        <w:rPr>
          <w:rFonts w:eastAsia="SimSun"/>
        </w:rPr>
        <w:t>2b.</w:t>
      </w:r>
      <w:r>
        <w:rPr>
          <w:rFonts w:eastAsia="SimSun"/>
        </w:rPr>
        <w:tab/>
        <w:t xml:space="preserve">[CONDITIONAL] If the AF request contains a Subscription Correlation ID, the NEF correlates the </w:t>
      </w:r>
      <w:proofErr w:type="spellStart"/>
      <w:r>
        <w:rPr>
          <w:rFonts w:eastAsia="SimSun"/>
        </w:rPr>
        <w:t>Nnef_MemberUESelectionAssistance_Subscribe</w:t>
      </w:r>
      <w:proofErr w:type="spellEnd"/>
      <w:r>
        <w:rPr>
          <w:rFonts w:eastAsia="SimSun"/>
        </w:rPr>
        <w:t xml:space="preserve"> request to an existing subscription according to the Subscription Correlation ID. The NEF </w:t>
      </w:r>
      <w:del w:id="69" w:author="Huawei" w:date="2024-04-04T18:17:00Z">
        <w:r w:rsidDel="00C000A7">
          <w:rPr>
            <w:rFonts w:eastAsia="SimSun"/>
          </w:rPr>
          <w:delText>uses</w:delText>
        </w:r>
      </w:del>
      <w:ins w:id="70" w:author="Huawei" w:date="2024-04-04T18:17:00Z">
        <w:r w:rsidR="00C000A7">
          <w:rPr>
            <w:rFonts w:eastAsia="SimSun"/>
          </w:rPr>
          <w:t>updates the Member UE filtering criteria and/or their parameters (as described in clause 4.15.13.0) for</w:t>
        </w:r>
      </w:ins>
      <w:r>
        <w:rPr>
          <w:rFonts w:eastAsia="SimSun"/>
        </w:rPr>
        <w:t xml:space="preserve"> the list of target member UEs received in initial subscription (i.e. no Subscription Correlation ID in the subscription request)</w:t>
      </w:r>
      <w:del w:id="71" w:author="Huawei" w:date="2024-04-04T18:19:00Z">
        <w:r w:rsidDel="00C000A7">
          <w:rPr>
            <w:rFonts w:eastAsia="SimSun"/>
          </w:rPr>
          <w:delText xml:space="preserve"> for the Member UE update using the updated filtering criteria</w:delText>
        </w:r>
      </w:del>
      <w:r>
        <w:rPr>
          <w:rFonts w:eastAsia="SimSun"/>
        </w:rPr>
        <w:t>.</w:t>
      </w:r>
    </w:p>
    <w:p w14:paraId="4787DDA0" w14:textId="77777777" w:rsidR="0056070F" w:rsidRDefault="0056070F" w:rsidP="0056070F">
      <w:pPr>
        <w:pStyle w:val="B1"/>
        <w:rPr>
          <w:rFonts w:eastAsia="SimSun"/>
        </w:rPr>
      </w:pPr>
      <w:r>
        <w:rPr>
          <w:rFonts w:eastAsia="SimSun"/>
        </w:rPr>
        <w:t>3.</w:t>
      </w:r>
      <w:r>
        <w:rPr>
          <w:rFonts w:eastAsia="SimSun"/>
        </w:rPr>
        <w:tab/>
        <w:t>NEF interacts with different 5GC network functions to collect the required information for each UE in the list of target member UEs. The set of interactions between the NEF and the 5GC NFs depend on the Member UE filtering criteria provided by the AF. See Table 4.15.13.2-1 for details.</w:t>
      </w:r>
    </w:p>
    <w:p w14:paraId="424E1625" w14:textId="7E996A6D" w:rsidR="0056070F" w:rsidRDefault="0056070F" w:rsidP="0056070F">
      <w:pPr>
        <w:pStyle w:val="B1"/>
        <w:rPr>
          <w:rFonts w:eastAsia="SimSun"/>
        </w:rPr>
      </w:pPr>
      <w:r>
        <w:rPr>
          <w:rFonts w:eastAsia="SimSun"/>
        </w:rPr>
        <w:t>4.</w:t>
      </w:r>
      <w:r>
        <w:rPr>
          <w:rFonts w:eastAsia="SimSun"/>
        </w:rPr>
        <w:tab/>
        <w:t xml:space="preserve">Based on the collected information from other 5GC NFs, the NEF consolidates all the information to derive the list(s) of </w:t>
      </w:r>
      <w:proofErr w:type="gramStart"/>
      <w:r>
        <w:rPr>
          <w:rFonts w:eastAsia="SimSun"/>
        </w:rPr>
        <w:t>candidate</w:t>
      </w:r>
      <w:proofErr w:type="gramEnd"/>
      <w:r>
        <w:rPr>
          <w:rFonts w:eastAsia="SimSun"/>
        </w:rPr>
        <w:t xml:space="preserve"> UEs which fulfil the Member UE filtering criteria in the AF request. The NEF may derive recommended time window(s), considering the validity period(s) of the analytics used for Member UE selection criteria. The recommended time window(s) may be a subset of the time window(s) received from the AF. In </w:t>
      </w:r>
      <w:r>
        <w:rPr>
          <w:rFonts w:eastAsia="SimSun"/>
        </w:rPr>
        <w:lastRenderedPageBreak/>
        <w:t>different recommended time windows, the list of candidate UE</w:t>
      </w:r>
      <w:del w:id="72" w:author="Huawei" w:date="2024-04-04T18:19:00Z">
        <w:r w:rsidDel="00C000A7">
          <w:rPr>
            <w:rFonts w:eastAsia="SimSun"/>
          </w:rPr>
          <w:delText>(</w:delText>
        </w:r>
      </w:del>
      <w:r>
        <w:rPr>
          <w:rFonts w:eastAsia="SimSun"/>
        </w:rPr>
        <w:t>s</w:t>
      </w:r>
      <w:del w:id="73" w:author="Huawei" w:date="2024-04-04T18:19:00Z">
        <w:r w:rsidDel="00C000A7">
          <w:rPr>
            <w:rFonts w:eastAsia="SimSun"/>
          </w:rPr>
          <w:delText>)</w:delText>
        </w:r>
      </w:del>
      <w:r>
        <w:rPr>
          <w:rFonts w:eastAsia="SimSun"/>
        </w:rPr>
        <w:t xml:space="preserve"> which fulfil the Member UE filtering criteria may be different.</w:t>
      </w:r>
    </w:p>
    <w:p w14:paraId="48B46D2C" w14:textId="77777777" w:rsidR="0056070F" w:rsidRDefault="0056070F" w:rsidP="0056070F">
      <w:pPr>
        <w:pStyle w:val="B1"/>
        <w:rPr>
          <w:rFonts w:eastAsia="SimSun"/>
        </w:rPr>
      </w:pPr>
      <w:r>
        <w:rPr>
          <w:rFonts w:eastAsia="SimSun"/>
        </w:rPr>
        <w:t>5.</w:t>
      </w:r>
      <w:r>
        <w:rPr>
          <w:rFonts w:eastAsia="SimSun"/>
        </w:rPr>
        <w:tab/>
        <w:t xml:space="preserve">NEF sends a </w:t>
      </w:r>
      <w:proofErr w:type="spellStart"/>
      <w:r>
        <w:rPr>
          <w:rFonts w:eastAsia="SimSun"/>
        </w:rPr>
        <w:t>Nnef_MemberUESelectionAssistance_Notify</w:t>
      </w:r>
      <w:proofErr w:type="spellEnd"/>
      <w:r>
        <w:rPr>
          <w:rFonts w:eastAsia="SimSun"/>
        </w:rPr>
        <w:t xml:space="preserve"> request to the AF including the list(s) of </w:t>
      </w:r>
      <w:proofErr w:type="gramStart"/>
      <w:r>
        <w:rPr>
          <w:rFonts w:eastAsia="SimSun"/>
        </w:rPr>
        <w:t>candidate</w:t>
      </w:r>
      <w:proofErr w:type="gramEnd"/>
      <w:r>
        <w:rPr>
          <w:rFonts w:eastAsia="SimSun"/>
        </w:rPr>
        <w:t xml:space="preserve"> UEs and possibly additional information. See clause 5.2.6.32.4 for details.</w:t>
      </w:r>
    </w:p>
    <w:bookmarkEnd w:id="57"/>
    <w:p w14:paraId="122083B5" w14:textId="43ABA672" w:rsidR="00917712" w:rsidRPr="0042466D" w:rsidRDefault="00917712" w:rsidP="009177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4CF677A" w14:textId="254777E7" w:rsidR="00EB5478" w:rsidRDefault="00EB5478" w:rsidP="00EB5478">
      <w:pPr>
        <w:pStyle w:val="Heading4"/>
        <w:rPr>
          <w:rFonts w:eastAsia="SimSun"/>
        </w:rPr>
      </w:pPr>
      <w:bookmarkStart w:id="74" w:name="_Toc162424144"/>
      <w:bookmarkStart w:id="75" w:name="_Toc153802038"/>
      <w:bookmarkEnd w:id="15"/>
      <w:r>
        <w:rPr>
          <w:rFonts w:eastAsia="SimSun"/>
        </w:rPr>
        <w:t>4.15.13.7</w:t>
      </w:r>
      <w:r>
        <w:rPr>
          <w:rFonts w:eastAsia="SimSun"/>
        </w:rPr>
        <w:tab/>
        <w:t xml:space="preserve">Member UE selection assistance </w:t>
      </w:r>
      <w:del w:id="76" w:author="Huawei" w:date="2024-04-04T18:47:00Z">
        <w:r w:rsidDel="00EB5478">
          <w:rPr>
            <w:rFonts w:eastAsia="SimSun"/>
          </w:rPr>
          <w:delText xml:space="preserve">information </w:delText>
        </w:r>
      </w:del>
      <w:r>
        <w:rPr>
          <w:rFonts w:eastAsia="SimSun"/>
        </w:rPr>
        <w:t>unsubscribe procedure</w:t>
      </w:r>
      <w:bookmarkEnd w:id="74"/>
    </w:p>
    <w:p w14:paraId="53C1A164" w14:textId="350071DB" w:rsidR="00EB5478" w:rsidRDefault="00EB5478" w:rsidP="00EB5478">
      <w:pPr>
        <w:rPr>
          <w:rFonts w:eastAsia="SimSun"/>
        </w:rPr>
      </w:pPr>
      <w:r>
        <w:rPr>
          <w:rFonts w:eastAsia="SimSun"/>
        </w:rPr>
        <w:t xml:space="preserve">This clause describes the procedure </w:t>
      </w:r>
      <w:del w:id="77" w:author="Huawei" w:date="2024-04-04T18:48:00Z">
        <w:r w:rsidDel="00346F86">
          <w:rPr>
            <w:rFonts w:eastAsia="SimSun"/>
          </w:rPr>
          <w:delText xml:space="preserve">that an AF decides </w:delText>
        </w:r>
      </w:del>
      <w:r>
        <w:rPr>
          <w:rFonts w:eastAsia="SimSun"/>
        </w:rPr>
        <w:t xml:space="preserve">to </w:t>
      </w:r>
      <w:del w:id="78" w:author="Huawei" w:date="2024-04-04T18:48:00Z">
        <w:r w:rsidDel="00346F86">
          <w:rPr>
            <w:rFonts w:eastAsia="SimSun"/>
          </w:rPr>
          <w:delText>unsubscribe the previous</w:delText>
        </w:r>
      </w:del>
      <w:ins w:id="79" w:author="Huawei" w:date="2024-04-04T18:48:00Z">
        <w:r w:rsidR="00346F86">
          <w:rPr>
            <w:rFonts w:eastAsia="SimSun"/>
          </w:rPr>
          <w:t>delete the</w:t>
        </w:r>
      </w:ins>
      <w:r>
        <w:rPr>
          <w:rFonts w:eastAsia="SimSun"/>
        </w:rPr>
        <w:t xml:space="preserve"> subscription for Member UE selection assistance </w:t>
      </w:r>
      <w:del w:id="80" w:author="Huawei" w:date="2024-04-04T18:56:00Z">
        <w:r w:rsidDel="00346F86">
          <w:rPr>
            <w:rFonts w:eastAsia="SimSun"/>
          </w:rPr>
          <w:delText xml:space="preserve">information </w:delText>
        </w:r>
      </w:del>
      <w:r>
        <w:rPr>
          <w:rFonts w:eastAsia="SimSun"/>
        </w:rPr>
        <w:t>in NEF.</w:t>
      </w:r>
    </w:p>
    <w:p w14:paraId="46594CB9" w14:textId="77777777" w:rsidR="00EB5478" w:rsidRDefault="00EB5478" w:rsidP="00EB5478">
      <w:pPr>
        <w:pStyle w:val="TH"/>
        <w:rPr>
          <w:rFonts w:eastAsia="SimSun"/>
        </w:rPr>
      </w:pPr>
      <w:r>
        <w:object w:dxaOrig="9976" w:dyaOrig="3451" w14:anchorId="3FD1F5CC">
          <v:shape id="_x0000_i1026" type="#_x0000_t75" style="width:481.55pt;height:166.95pt" o:ole="">
            <v:imagedata r:id="rId15" o:title=""/>
          </v:shape>
          <o:OLEObject Type="Embed" ProgID="Visio.Drawing.15" ShapeID="_x0000_i1026" DrawAspect="Content" ObjectID="_1773836906" r:id="rId16"/>
        </w:object>
      </w:r>
    </w:p>
    <w:p w14:paraId="6AE1356A" w14:textId="12C8D502" w:rsidR="00EB5478" w:rsidRDefault="00EB5478" w:rsidP="00EB5478">
      <w:pPr>
        <w:pStyle w:val="TF"/>
        <w:rPr>
          <w:rFonts w:eastAsia="SimSun"/>
        </w:rPr>
      </w:pPr>
      <w:r>
        <w:rPr>
          <w:rFonts w:eastAsia="SimSun"/>
        </w:rPr>
        <w:t xml:space="preserve">Figure 4.15.13.7-1: Member UE selection assistance </w:t>
      </w:r>
      <w:del w:id="81" w:author="Huawei" w:date="2024-04-04T18:48:00Z">
        <w:r w:rsidDel="00346F86">
          <w:rPr>
            <w:rFonts w:eastAsia="SimSun"/>
          </w:rPr>
          <w:delText xml:space="preserve">information </w:delText>
        </w:r>
      </w:del>
      <w:r>
        <w:rPr>
          <w:rFonts w:eastAsia="SimSun"/>
        </w:rPr>
        <w:t>unsubscribe procedure</w:t>
      </w:r>
    </w:p>
    <w:p w14:paraId="5CCB0609" w14:textId="6D1CB300" w:rsidR="00EB5478" w:rsidRDefault="00EB5478" w:rsidP="00EB5478">
      <w:pPr>
        <w:pStyle w:val="B1"/>
        <w:rPr>
          <w:rFonts w:eastAsia="SimSun"/>
        </w:rPr>
      </w:pPr>
      <w:r>
        <w:rPr>
          <w:rFonts w:eastAsia="SimSun"/>
        </w:rPr>
        <w:t>1.</w:t>
      </w:r>
      <w:r>
        <w:rPr>
          <w:rFonts w:eastAsia="SimSun"/>
        </w:rPr>
        <w:tab/>
        <w:t xml:space="preserve">AF </w:t>
      </w:r>
      <w:ins w:id="82" w:author="Huawei" w:date="2024-04-04T18:48:00Z">
        <w:r w:rsidR="00346F86">
          <w:rPr>
            <w:rFonts w:eastAsia="SimSun"/>
          </w:rPr>
          <w:t xml:space="preserve">requests to </w:t>
        </w:r>
      </w:ins>
      <w:r>
        <w:rPr>
          <w:rFonts w:eastAsia="SimSun"/>
        </w:rPr>
        <w:t>delete</w:t>
      </w:r>
      <w:del w:id="83" w:author="Huawei" w:date="2024-04-04T18:48:00Z">
        <w:r w:rsidDel="00346F86">
          <w:rPr>
            <w:rFonts w:eastAsia="SimSun"/>
          </w:rPr>
          <w:delText>s</w:delText>
        </w:r>
      </w:del>
      <w:r>
        <w:rPr>
          <w:rFonts w:eastAsia="SimSun"/>
        </w:rPr>
        <w:t xml:space="preserve"> the previous subscription for Member UE selection assistance </w:t>
      </w:r>
      <w:del w:id="84" w:author="Huawei" w:date="2024-04-04T18:56:00Z">
        <w:r w:rsidDel="00346F86">
          <w:rPr>
            <w:rFonts w:eastAsia="SimSun"/>
          </w:rPr>
          <w:delText xml:space="preserve">information </w:delText>
        </w:r>
      </w:del>
      <w:r>
        <w:rPr>
          <w:rFonts w:eastAsia="SimSun"/>
        </w:rPr>
        <w:t xml:space="preserve">by sending </w:t>
      </w:r>
      <w:proofErr w:type="spellStart"/>
      <w:r>
        <w:rPr>
          <w:rFonts w:eastAsia="SimSun"/>
        </w:rPr>
        <w:t>Nnef_MemberUESelectionAssistance_unsubscribe</w:t>
      </w:r>
      <w:proofErr w:type="spellEnd"/>
      <w:r>
        <w:rPr>
          <w:rFonts w:eastAsia="SimSun"/>
        </w:rPr>
        <w:t xml:space="preserve"> request including the Subscription Correlation ID.</w:t>
      </w:r>
    </w:p>
    <w:p w14:paraId="73B38213" w14:textId="35DCE6B1" w:rsidR="00EB5478" w:rsidRDefault="00EB5478" w:rsidP="00EB5478">
      <w:pPr>
        <w:pStyle w:val="B1"/>
        <w:rPr>
          <w:rFonts w:eastAsia="SimSun"/>
        </w:rPr>
      </w:pPr>
      <w:r>
        <w:rPr>
          <w:rFonts w:eastAsia="SimSun"/>
        </w:rPr>
        <w:t>2.</w:t>
      </w:r>
      <w:r>
        <w:rPr>
          <w:rFonts w:eastAsia="SimSun"/>
        </w:rPr>
        <w:tab/>
        <w:t xml:space="preserve">NEF interacts with different 5GC network functions to delete the </w:t>
      </w:r>
      <w:del w:id="85" w:author="Huawei" w:date="2024-04-04T18:48:00Z">
        <w:r w:rsidDel="00346F86">
          <w:rPr>
            <w:rFonts w:eastAsia="SimSun"/>
          </w:rPr>
          <w:delText xml:space="preserve">required information </w:delText>
        </w:r>
      </w:del>
      <w:r>
        <w:rPr>
          <w:rFonts w:eastAsia="SimSun"/>
        </w:rPr>
        <w:t>subscription</w:t>
      </w:r>
      <w:ins w:id="86" w:author="Huawei" w:date="2024-04-04T18:48:00Z">
        <w:r w:rsidR="00346F86">
          <w:rPr>
            <w:rFonts w:eastAsia="SimSun"/>
          </w:rPr>
          <w:t>(s)</w:t>
        </w:r>
      </w:ins>
      <w:ins w:id="87" w:author="Huawei" w:date="2024-04-04T18:49:00Z">
        <w:r w:rsidR="00346F86">
          <w:rPr>
            <w:rFonts w:eastAsia="SimSun"/>
          </w:rPr>
          <w:t xml:space="preserve"> generated</w:t>
        </w:r>
      </w:ins>
      <w:r>
        <w:rPr>
          <w:rFonts w:eastAsia="SimSun"/>
        </w:rPr>
        <w:t xml:space="preserve"> for each UE in the list of target </w:t>
      </w:r>
      <w:ins w:id="88" w:author="Huawei" w:date="2024-04-04T18:49:00Z">
        <w:r w:rsidR="00346F86">
          <w:rPr>
            <w:rFonts w:eastAsia="SimSun"/>
          </w:rPr>
          <w:t xml:space="preserve">member </w:t>
        </w:r>
      </w:ins>
      <w:r>
        <w:rPr>
          <w:rFonts w:eastAsia="SimSun"/>
        </w:rPr>
        <w:t>UE</w:t>
      </w:r>
      <w:ins w:id="89" w:author="Huawei" w:date="2024-04-04T18:49:00Z">
        <w:r w:rsidR="00346F86">
          <w:rPr>
            <w:rFonts w:eastAsia="SimSun"/>
          </w:rPr>
          <w:t>s</w:t>
        </w:r>
      </w:ins>
      <w:del w:id="90" w:author="Huawei" w:date="2024-04-04T18:49:00Z">
        <w:r w:rsidDel="00346F86">
          <w:rPr>
            <w:rFonts w:eastAsia="SimSun"/>
          </w:rPr>
          <w:delText>(s)</w:delText>
        </w:r>
      </w:del>
      <w:r>
        <w:rPr>
          <w:rFonts w:eastAsia="SimSun"/>
        </w:rPr>
        <w:t xml:space="preserve">. The set of interactions between NEF and </w:t>
      </w:r>
      <w:del w:id="91" w:author="Huawei" w:date="2024-04-04T18:49:00Z">
        <w:r w:rsidDel="00346F86">
          <w:rPr>
            <w:rFonts w:eastAsia="SimSun"/>
          </w:rPr>
          <w:delText xml:space="preserve">among </w:delText>
        </w:r>
      </w:del>
      <w:r>
        <w:rPr>
          <w:rFonts w:eastAsia="SimSun"/>
        </w:rPr>
        <w:t xml:space="preserve">5GC NFs are dependent on the Member UE filtering criteria that AF </w:t>
      </w:r>
      <w:del w:id="92" w:author="Huawei" w:date="2024-04-04T18:49:00Z">
        <w:r w:rsidDel="00346F86">
          <w:rPr>
            <w:rFonts w:eastAsia="SimSun"/>
          </w:rPr>
          <w:delText xml:space="preserve">subscribed </w:delText>
        </w:r>
      </w:del>
      <w:ins w:id="93" w:author="Huawei" w:date="2024-04-04T18:49:00Z">
        <w:r w:rsidR="00346F86">
          <w:rPr>
            <w:rFonts w:eastAsia="SimSun"/>
          </w:rPr>
          <w:t xml:space="preserve">had provided </w:t>
        </w:r>
      </w:ins>
      <w:r>
        <w:rPr>
          <w:rFonts w:eastAsia="SimSun"/>
        </w:rPr>
        <w:t>in clause 4.15.13.1.</w:t>
      </w:r>
    </w:p>
    <w:p w14:paraId="489207F1" w14:textId="77777777" w:rsidR="00EB5478" w:rsidRDefault="00EB5478" w:rsidP="00EB5478">
      <w:pPr>
        <w:pStyle w:val="B1"/>
        <w:rPr>
          <w:rFonts w:eastAsia="SimSun"/>
        </w:rPr>
      </w:pPr>
      <w:r>
        <w:rPr>
          <w:rFonts w:eastAsia="SimSun"/>
        </w:rPr>
        <w:t>3.</w:t>
      </w:r>
      <w:r>
        <w:rPr>
          <w:rFonts w:eastAsia="SimSun"/>
        </w:rPr>
        <w:tab/>
        <w:t xml:space="preserve">NEF sends a </w:t>
      </w:r>
      <w:proofErr w:type="spellStart"/>
      <w:r>
        <w:rPr>
          <w:rFonts w:eastAsia="SimSun"/>
        </w:rPr>
        <w:t>Nnef_MemberUESelectionAssistance_unsubscribe</w:t>
      </w:r>
      <w:proofErr w:type="spellEnd"/>
      <w:r>
        <w:rPr>
          <w:rFonts w:eastAsia="SimSun"/>
        </w:rPr>
        <w:t xml:space="preserve"> response to the AF with the operation execution result indication.</w:t>
      </w:r>
    </w:p>
    <w:bookmarkEnd w:id="7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36A9D" w14:textId="77777777" w:rsidR="00B46377" w:rsidRDefault="00B46377">
      <w:r>
        <w:separator/>
      </w:r>
    </w:p>
  </w:endnote>
  <w:endnote w:type="continuationSeparator" w:id="0">
    <w:p w14:paraId="41DB06E0" w14:textId="77777777" w:rsidR="00B46377" w:rsidRDefault="00B46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E9694" w14:textId="77777777" w:rsidR="00B46377" w:rsidRDefault="00B46377">
      <w:r>
        <w:separator/>
      </w:r>
    </w:p>
  </w:footnote>
  <w:footnote w:type="continuationSeparator" w:id="0">
    <w:p w14:paraId="589BB1D1" w14:textId="77777777" w:rsidR="00B46377" w:rsidRDefault="00B46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410E0"/>
    <w:rsid w:val="00053874"/>
    <w:rsid w:val="00060EBC"/>
    <w:rsid w:val="00071CAA"/>
    <w:rsid w:val="0008000C"/>
    <w:rsid w:val="0008087C"/>
    <w:rsid w:val="0008241F"/>
    <w:rsid w:val="000A4D4E"/>
    <w:rsid w:val="000A5D31"/>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2158F"/>
    <w:rsid w:val="00121F04"/>
    <w:rsid w:val="001355E7"/>
    <w:rsid w:val="00137A74"/>
    <w:rsid w:val="00145D43"/>
    <w:rsid w:val="00151560"/>
    <w:rsid w:val="001621C0"/>
    <w:rsid w:val="00164D36"/>
    <w:rsid w:val="00166034"/>
    <w:rsid w:val="00170299"/>
    <w:rsid w:val="00175958"/>
    <w:rsid w:val="00186696"/>
    <w:rsid w:val="00190C2A"/>
    <w:rsid w:val="0019253F"/>
    <w:rsid w:val="00192C46"/>
    <w:rsid w:val="001A08B3"/>
    <w:rsid w:val="001A328F"/>
    <w:rsid w:val="001A67F9"/>
    <w:rsid w:val="001A7B60"/>
    <w:rsid w:val="001B2C9F"/>
    <w:rsid w:val="001B52F0"/>
    <w:rsid w:val="001B7A65"/>
    <w:rsid w:val="001C3509"/>
    <w:rsid w:val="001E41F3"/>
    <w:rsid w:val="001E6B6F"/>
    <w:rsid w:val="001F36F9"/>
    <w:rsid w:val="001F7E13"/>
    <w:rsid w:val="0021173F"/>
    <w:rsid w:val="00220D80"/>
    <w:rsid w:val="00223F30"/>
    <w:rsid w:val="00225E40"/>
    <w:rsid w:val="002374D7"/>
    <w:rsid w:val="00256340"/>
    <w:rsid w:val="0026004D"/>
    <w:rsid w:val="002640DD"/>
    <w:rsid w:val="00270CE7"/>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6A2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4AFC"/>
    <w:rsid w:val="00327EFE"/>
    <w:rsid w:val="003363CD"/>
    <w:rsid w:val="00337D17"/>
    <w:rsid w:val="0034088B"/>
    <w:rsid w:val="00344026"/>
    <w:rsid w:val="00346F86"/>
    <w:rsid w:val="003609EF"/>
    <w:rsid w:val="0036231A"/>
    <w:rsid w:val="00364C73"/>
    <w:rsid w:val="00366F73"/>
    <w:rsid w:val="00373AC4"/>
    <w:rsid w:val="00374DD4"/>
    <w:rsid w:val="00376CB8"/>
    <w:rsid w:val="003801C2"/>
    <w:rsid w:val="003971D7"/>
    <w:rsid w:val="0039763B"/>
    <w:rsid w:val="00397F62"/>
    <w:rsid w:val="003B7E7C"/>
    <w:rsid w:val="003C22D5"/>
    <w:rsid w:val="003C3FC4"/>
    <w:rsid w:val="003C7EC0"/>
    <w:rsid w:val="003E1A36"/>
    <w:rsid w:val="003E2241"/>
    <w:rsid w:val="003E29C5"/>
    <w:rsid w:val="003F7256"/>
    <w:rsid w:val="003F7F33"/>
    <w:rsid w:val="00405283"/>
    <w:rsid w:val="004066B4"/>
    <w:rsid w:val="00410371"/>
    <w:rsid w:val="00411257"/>
    <w:rsid w:val="004210D2"/>
    <w:rsid w:val="0042190E"/>
    <w:rsid w:val="004242F1"/>
    <w:rsid w:val="00427D4A"/>
    <w:rsid w:val="004403D5"/>
    <w:rsid w:val="0044225C"/>
    <w:rsid w:val="00445F0E"/>
    <w:rsid w:val="00461A52"/>
    <w:rsid w:val="00466947"/>
    <w:rsid w:val="0047635E"/>
    <w:rsid w:val="0048304F"/>
    <w:rsid w:val="00491756"/>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41D9"/>
    <w:rsid w:val="0051580D"/>
    <w:rsid w:val="00516856"/>
    <w:rsid w:val="005231AB"/>
    <w:rsid w:val="00524D0A"/>
    <w:rsid w:val="00540EC5"/>
    <w:rsid w:val="00544ACB"/>
    <w:rsid w:val="00547111"/>
    <w:rsid w:val="0055623C"/>
    <w:rsid w:val="0056070F"/>
    <w:rsid w:val="0056118C"/>
    <w:rsid w:val="00583648"/>
    <w:rsid w:val="00584BC1"/>
    <w:rsid w:val="005873A4"/>
    <w:rsid w:val="0059250B"/>
    <w:rsid w:val="00592D74"/>
    <w:rsid w:val="005B1E78"/>
    <w:rsid w:val="005B3E70"/>
    <w:rsid w:val="005C4E12"/>
    <w:rsid w:val="005C702C"/>
    <w:rsid w:val="005D24CD"/>
    <w:rsid w:val="005E2C44"/>
    <w:rsid w:val="005E707D"/>
    <w:rsid w:val="005F277A"/>
    <w:rsid w:val="005F5081"/>
    <w:rsid w:val="005F7858"/>
    <w:rsid w:val="006141F4"/>
    <w:rsid w:val="00614BDF"/>
    <w:rsid w:val="00617D9F"/>
    <w:rsid w:val="00621188"/>
    <w:rsid w:val="0062175A"/>
    <w:rsid w:val="00624056"/>
    <w:rsid w:val="006257ED"/>
    <w:rsid w:val="006346DC"/>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6E6C44"/>
    <w:rsid w:val="006F1140"/>
    <w:rsid w:val="007071C4"/>
    <w:rsid w:val="00711CA1"/>
    <w:rsid w:val="007122F0"/>
    <w:rsid w:val="00721A11"/>
    <w:rsid w:val="0073195D"/>
    <w:rsid w:val="00740622"/>
    <w:rsid w:val="00741737"/>
    <w:rsid w:val="00760F03"/>
    <w:rsid w:val="00770245"/>
    <w:rsid w:val="007763BC"/>
    <w:rsid w:val="00777B60"/>
    <w:rsid w:val="0078069E"/>
    <w:rsid w:val="00784BD9"/>
    <w:rsid w:val="0078661A"/>
    <w:rsid w:val="0078755F"/>
    <w:rsid w:val="00792342"/>
    <w:rsid w:val="007977A8"/>
    <w:rsid w:val="007A102F"/>
    <w:rsid w:val="007A20CF"/>
    <w:rsid w:val="007A28C4"/>
    <w:rsid w:val="007B10AC"/>
    <w:rsid w:val="007B2417"/>
    <w:rsid w:val="007B512A"/>
    <w:rsid w:val="007C18D7"/>
    <w:rsid w:val="007C2097"/>
    <w:rsid w:val="007C75AC"/>
    <w:rsid w:val="007D6A07"/>
    <w:rsid w:val="007E109E"/>
    <w:rsid w:val="007E6E30"/>
    <w:rsid w:val="007E77DD"/>
    <w:rsid w:val="007F41EF"/>
    <w:rsid w:val="007F7259"/>
    <w:rsid w:val="008040A8"/>
    <w:rsid w:val="008065A5"/>
    <w:rsid w:val="0080762C"/>
    <w:rsid w:val="00814B19"/>
    <w:rsid w:val="008244F6"/>
    <w:rsid w:val="008279FA"/>
    <w:rsid w:val="00827EB5"/>
    <w:rsid w:val="00834A9F"/>
    <w:rsid w:val="00836C5E"/>
    <w:rsid w:val="00837BEC"/>
    <w:rsid w:val="00842FA8"/>
    <w:rsid w:val="008447F6"/>
    <w:rsid w:val="008515CF"/>
    <w:rsid w:val="00861120"/>
    <w:rsid w:val="008626E7"/>
    <w:rsid w:val="00866353"/>
    <w:rsid w:val="008672A3"/>
    <w:rsid w:val="00870810"/>
    <w:rsid w:val="00870EE7"/>
    <w:rsid w:val="0087335A"/>
    <w:rsid w:val="008810E1"/>
    <w:rsid w:val="00885C6B"/>
    <w:rsid w:val="008863B9"/>
    <w:rsid w:val="00887D61"/>
    <w:rsid w:val="008A45A6"/>
    <w:rsid w:val="008A51AB"/>
    <w:rsid w:val="008A51F3"/>
    <w:rsid w:val="008B1182"/>
    <w:rsid w:val="008C1D3D"/>
    <w:rsid w:val="008C4504"/>
    <w:rsid w:val="008C4856"/>
    <w:rsid w:val="008C6663"/>
    <w:rsid w:val="008D3CCC"/>
    <w:rsid w:val="008D3F98"/>
    <w:rsid w:val="008F3789"/>
    <w:rsid w:val="008F6082"/>
    <w:rsid w:val="008F686C"/>
    <w:rsid w:val="00900E54"/>
    <w:rsid w:val="00907A73"/>
    <w:rsid w:val="009141DD"/>
    <w:rsid w:val="009148DE"/>
    <w:rsid w:val="00914D43"/>
    <w:rsid w:val="00917712"/>
    <w:rsid w:val="00917CAB"/>
    <w:rsid w:val="0092093C"/>
    <w:rsid w:val="00941E30"/>
    <w:rsid w:val="0095036F"/>
    <w:rsid w:val="00957EC7"/>
    <w:rsid w:val="009777D9"/>
    <w:rsid w:val="00984324"/>
    <w:rsid w:val="00985A33"/>
    <w:rsid w:val="00990B42"/>
    <w:rsid w:val="00991B88"/>
    <w:rsid w:val="009A0A88"/>
    <w:rsid w:val="009A1E25"/>
    <w:rsid w:val="009A40D8"/>
    <w:rsid w:val="009A5753"/>
    <w:rsid w:val="009A579D"/>
    <w:rsid w:val="009B24C3"/>
    <w:rsid w:val="009B783C"/>
    <w:rsid w:val="009C7962"/>
    <w:rsid w:val="009D1ACB"/>
    <w:rsid w:val="009D237A"/>
    <w:rsid w:val="009E3297"/>
    <w:rsid w:val="009E75F4"/>
    <w:rsid w:val="009F28BF"/>
    <w:rsid w:val="009F734F"/>
    <w:rsid w:val="009F74B7"/>
    <w:rsid w:val="00A03728"/>
    <w:rsid w:val="00A200B2"/>
    <w:rsid w:val="00A205C9"/>
    <w:rsid w:val="00A21572"/>
    <w:rsid w:val="00A246B6"/>
    <w:rsid w:val="00A3352A"/>
    <w:rsid w:val="00A400F9"/>
    <w:rsid w:val="00A4360A"/>
    <w:rsid w:val="00A4604A"/>
    <w:rsid w:val="00A47E70"/>
    <w:rsid w:val="00A50CF0"/>
    <w:rsid w:val="00A56929"/>
    <w:rsid w:val="00A61058"/>
    <w:rsid w:val="00A66BAA"/>
    <w:rsid w:val="00A72DEB"/>
    <w:rsid w:val="00A7671C"/>
    <w:rsid w:val="00A8108E"/>
    <w:rsid w:val="00A85AA6"/>
    <w:rsid w:val="00A9088A"/>
    <w:rsid w:val="00AA2CBC"/>
    <w:rsid w:val="00AB10E8"/>
    <w:rsid w:val="00AC5820"/>
    <w:rsid w:val="00AD0EE9"/>
    <w:rsid w:val="00AD1BA3"/>
    <w:rsid w:val="00AD1CD8"/>
    <w:rsid w:val="00AE4177"/>
    <w:rsid w:val="00AE7E78"/>
    <w:rsid w:val="00AF2E79"/>
    <w:rsid w:val="00B01707"/>
    <w:rsid w:val="00B0598C"/>
    <w:rsid w:val="00B1195B"/>
    <w:rsid w:val="00B12FF3"/>
    <w:rsid w:val="00B161EF"/>
    <w:rsid w:val="00B207D4"/>
    <w:rsid w:val="00B21C5A"/>
    <w:rsid w:val="00B2409B"/>
    <w:rsid w:val="00B2414C"/>
    <w:rsid w:val="00B258BB"/>
    <w:rsid w:val="00B270E7"/>
    <w:rsid w:val="00B316D3"/>
    <w:rsid w:val="00B458B8"/>
    <w:rsid w:val="00B46377"/>
    <w:rsid w:val="00B570A3"/>
    <w:rsid w:val="00B637E7"/>
    <w:rsid w:val="00B67B97"/>
    <w:rsid w:val="00B751B3"/>
    <w:rsid w:val="00B81106"/>
    <w:rsid w:val="00B826B2"/>
    <w:rsid w:val="00B8568D"/>
    <w:rsid w:val="00B92149"/>
    <w:rsid w:val="00B968C8"/>
    <w:rsid w:val="00BA1E06"/>
    <w:rsid w:val="00BA2997"/>
    <w:rsid w:val="00BA3EC5"/>
    <w:rsid w:val="00BA51D9"/>
    <w:rsid w:val="00BA7579"/>
    <w:rsid w:val="00BB0B31"/>
    <w:rsid w:val="00BB47ED"/>
    <w:rsid w:val="00BB5DFC"/>
    <w:rsid w:val="00BC297E"/>
    <w:rsid w:val="00BC3A92"/>
    <w:rsid w:val="00BD279D"/>
    <w:rsid w:val="00BD6BB8"/>
    <w:rsid w:val="00BD7E61"/>
    <w:rsid w:val="00BE23F9"/>
    <w:rsid w:val="00BF0AE3"/>
    <w:rsid w:val="00BF5E9C"/>
    <w:rsid w:val="00C000A7"/>
    <w:rsid w:val="00C03D0E"/>
    <w:rsid w:val="00C04F05"/>
    <w:rsid w:val="00C11C20"/>
    <w:rsid w:val="00C16948"/>
    <w:rsid w:val="00C23157"/>
    <w:rsid w:val="00C3498A"/>
    <w:rsid w:val="00C438D1"/>
    <w:rsid w:val="00C5079D"/>
    <w:rsid w:val="00C65D1F"/>
    <w:rsid w:val="00C66BA2"/>
    <w:rsid w:val="00C679BB"/>
    <w:rsid w:val="00C870F6"/>
    <w:rsid w:val="00C87733"/>
    <w:rsid w:val="00C919BC"/>
    <w:rsid w:val="00C95985"/>
    <w:rsid w:val="00C962BB"/>
    <w:rsid w:val="00CA0DAF"/>
    <w:rsid w:val="00CB35BE"/>
    <w:rsid w:val="00CB544A"/>
    <w:rsid w:val="00CC5026"/>
    <w:rsid w:val="00CC51B4"/>
    <w:rsid w:val="00CC68D0"/>
    <w:rsid w:val="00CD1487"/>
    <w:rsid w:val="00CD61B0"/>
    <w:rsid w:val="00CD6B60"/>
    <w:rsid w:val="00CE21D9"/>
    <w:rsid w:val="00CF1C87"/>
    <w:rsid w:val="00CF7423"/>
    <w:rsid w:val="00D034AF"/>
    <w:rsid w:val="00D03F9A"/>
    <w:rsid w:val="00D06D51"/>
    <w:rsid w:val="00D203AE"/>
    <w:rsid w:val="00D213CD"/>
    <w:rsid w:val="00D24991"/>
    <w:rsid w:val="00D24FFB"/>
    <w:rsid w:val="00D27051"/>
    <w:rsid w:val="00D36F67"/>
    <w:rsid w:val="00D37292"/>
    <w:rsid w:val="00D4497F"/>
    <w:rsid w:val="00D463D2"/>
    <w:rsid w:val="00D50255"/>
    <w:rsid w:val="00D6250A"/>
    <w:rsid w:val="00D66520"/>
    <w:rsid w:val="00D77672"/>
    <w:rsid w:val="00D81303"/>
    <w:rsid w:val="00D84AE9"/>
    <w:rsid w:val="00D91C7E"/>
    <w:rsid w:val="00DA49A4"/>
    <w:rsid w:val="00DA653E"/>
    <w:rsid w:val="00DA7962"/>
    <w:rsid w:val="00DA7D9D"/>
    <w:rsid w:val="00DB11DB"/>
    <w:rsid w:val="00DB648A"/>
    <w:rsid w:val="00DD0F42"/>
    <w:rsid w:val="00DD4DDC"/>
    <w:rsid w:val="00DE24F0"/>
    <w:rsid w:val="00DE34CF"/>
    <w:rsid w:val="00DE63EC"/>
    <w:rsid w:val="00DE66BE"/>
    <w:rsid w:val="00DF5A04"/>
    <w:rsid w:val="00DF73EE"/>
    <w:rsid w:val="00E019F1"/>
    <w:rsid w:val="00E01C7D"/>
    <w:rsid w:val="00E01F81"/>
    <w:rsid w:val="00E0450C"/>
    <w:rsid w:val="00E12EF5"/>
    <w:rsid w:val="00E13F3D"/>
    <w:rsid w:val="00E20227"/>
    <w:rsid w:val="00E206DB"/>
    <w:rsid w:val="00E26475"/>
    <w:rsid w:val="00E27C30"/>
    <w:rsid w:val="00E31EC9"/>
    <w:rsid w:val="00E33CE9"/>
    <w:rsid w:val="00E34898"/>
    <w:rsid w:val="00E40046"/>
    <w:rsid w:val="00E57E1F"/>
    <w:rsid w:val="00E6538F"/>
    <w:rsid w:val="00E664FF"/>
    <w:rsid w:val="00E74811"/>
    <w:rsid w:val="00E854B5"/>
    <w:rsid w:val="00E94338"/>
    <w:rsid w:val="00E94AB2"/>
    <w:rsid w:val="00EA46FD"/>
    <w:rsid w:val="00EA6771"/>
    <w:rsid w:val="00EB09B7"/>
    <w:rsid w:val="00EB2BDC"/>
    <w:rsid w:val="00EB5478"/>
    <w:rsid w:val="00EB5C11"/>
    <w:rsid w:val="00EC04DE"/>
    <w:rsid w:val="00EC1597"/>
    <w:rsid w:val="00EC7413"/>
    <w:rsid w:val="00ED5968"/>
    <w:rsid w:val="00EE17C9"/>
    <w:rsid w:val="00EE579F"/>
    <w:rsid w:val="00EE6F87"/>
    <w:rsid w:val="00EE7D7C"/>
    <w:rsid w:val="00EF6A2F"/>
    <w:rsid w:val="00F04261"/>
    <w:rsid w:val="00F25D98"/>
    <w:rsid w:val="00F300FB"/>
    <w:rsid w:val="00F30AE6"/>
    <w:rsid w:val="00F5763A"/>
    <w:rsid w:val="00F628FE"/>
    <w:rsid w:val="00F62E03"/>
    <w:rsid w:val="00F65CCE"/>
    <w:rsid w:val="00F66668"/>
    <w:rsid w:val="00F67AAC"/>
    <w:rsid w:val="00F7143D"/>
    <w:rsid w:val="00F77992"/>
    <w:rsid w:val="00F8759F"/>
    <w:rsid w:val="00F878AE"/>
    <w:rsid w:val="00F96C04"/>
    <w:rsid w:val="00F97C8F"/>
    <w:rsid w:val="00FA058B"/>
    <w:rsid w:val="00FA5400"/>
    <w:rsid w:val="00FB6106"/>
    <w:rsid w:val="00FB6386"/>
    <w:rsid w:val="00FC2782"/>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59.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5.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EBB90-1A13-4B76-8DDB-0CA0C83F4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1327</Words>
  <Characters>7565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2024-04-05T13:06:00Z</dcterms:created>
  <dcterms:modified xsi:type="dcterms:W3CDTF">2024-04-05T13:13:00Z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